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145FA" w14:textId="77777777" w:rsidR="00BB1486" w:rsidRDefault="00BB1486" w:rsidP="00BB14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RUSSELL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(fl.1484)</w:t>
      </w:r>
    </w:p>
    <w:p w14:paraId="5FC661CF" w14:textId="5E2F4667" w:rsidR="00BB1486" w:rsidRDefault="00BB1486" w:rsidP="00BB14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Barford</w:t>
      </w:r>
      <w:r>
        <w:rPr>
          <w:rFonts w:ascii="Times New Roman" w:hAnsi="Times New Roman" w:cs="Times New Roman"/>
          <w:sz w:val="24"/>
          <w:szCs w:val="24"/>
        </w:rPr>
        <w:t>, Northamptonshire.</w:t>
      </w:r>
    </w:p>
    <w:p w14:paraId="58A321CE" w14:textId="77777777" w:rsidR="00BB1486" w:rsidRDefault="00BB1486" w:rsidP="00BB14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54D35A" w14:textId="77777777" w:rsidR="00BB1486" w:rsidRDefault="00BB1486" w:rsidP="00BB14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3CCC4F" w14:textId="77777777" w:rsidR="00BB1486" w:rsidRDefault="00BB1486" w:rsidP="00BB14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Oct.1484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Brigstock into lands</w:t>
      </w:r>
    </w:p>
    <w:p w14:paraId="1176B769" w14:textId="77777777" w:rsidR="00BB1486" w:rsidRDefault="00BB1486" w:rsidP="00BB14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Robert Tanfeld(q.v.).</w:t>
      </w:r>
    </w:p>
    <w:p w14:paraId="12670047" w14:textId="77777777" w:rsidR="00BB1486" w:rsidRDefault="00BB1486" w:rsidP="00BB1486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Post Mortem 1 Edward V to Richard III, vol.XXV </w:t>
      </w:r>
    </w:p>
    <w:p w14:paraId="14826210" w14:textId="77777777" w:rsidR="00BB1486" w:rsidRDefault="00BB1486" w:rsidP="00BB1486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1483-5, ed. Gordon McKelvie, pub. The Boydell Press 2021, pp.18-9)</w:t>
      </w:r>
    </w:p>
    <w:p w14:paraId="68F8B11D" w14:textId="77777777" w:rsidR="00BB1486" w:rsidRDefault="00BB1486" w:rsidP="00BB148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27AF934F" w14:textId="77777777" w:rsidR="00BB1486" w:rsidRDefault="00BB1486" w:rsidP="00BB1486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15B2F526" w14:textId="77777777" w:rsidR="00BB1486" w:rsidRPr="00F053D7" w:rsidRDefault="00BB1486" w:rsidP="00BB14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 September 2021</w:t>
      </w:r>
    </w:p>
    <w:p w14:paraId="7B350EC2" w14:textId="0D73762B" w:rsidR="00BA00AB" w:rsidRPr="00BB148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B14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92AFA" w14:textId="77777777" w:rsidR="00BB1486" w:rsidRDefault="00BB1486" w:rsidP="009139A6">
      <w:r>
        <w:separator/>
      </w:r>
    </w:p>
  </w:endnote>
  <w:endnote w:type="continuationSeparator" w:id="0">
    <w:p w14:paraId="16587040" w14:textId="77777777" w:rsidR="00BB1486" w:rsidRDefault="00BB148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BEB0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CB99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0B5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40F81" w14:textId="77777777" w:rsidR="00BB1486" w:rsidRDefault="00BB1486" w:rsidP="009139A6">
      <w:r>
        <w:separator/>
      </w:r>
    </w:p>
  </w:footnote>
  <w:footnote w:type="continuationSeparator" w:id="0">
    <w:p w14:paraId="380AD81A" w14:textId="77777777" w:rsidR="00BB1486" w:rsidRDefault="00BB148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B3A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C1E9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DE8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48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B1486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99501"/>
  <w15:chartTrackingRefBased/>
  <w15:docId w15:val="{68C94567-D4F3-4843-9A6D-B3F26789E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2021-09-20T07:18:00Z</dcterms:created>
  <dcterms:modified xsi:type="dcterms:W3CDTF">2021-09-20T07:19:00Z</dcterms:modified>
</cp:coreProperties>
</file>